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24A" w:rsidRDefault="00C6524A" w:rsidP="00C652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SHIRLEY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:rsidR="00C6524A" w:rsidRDefault="00C6524A" w:rsidP="00C652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24A" w:rsidRDefault="00C6524A" w:rsidP="00C652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24A" w:rsidRDefault="00C6524A" w:rsidP="00C652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Sussex.  </w:t>
      </w:r>
    </w:p>
    <w:p w:rsidR="00C6524A" w:rsidRDefault="00C6524A" w:rsidP="00C6524A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p.489)</w:t>
      </w:r>
    </w:p>
    <w:p w:rsidR="00C6524A" w:rsidRDefault="00C6524A" w:rsidP="00C652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24A" w:rsidRDefault="00C6524A" w:rsidP="00C652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24A" w:rsidRDefault="00C6524A" w:rsidP="00C652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April 2018</w:t>
      </w:r>
    </w:p>
    <w:p w:rsidR="006B2F86" w:rsidRPr="00E71FC3" w:rsidRDefault="00C6524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524A" w:rsidRDefault="00C6524A" w:rsidP="00E71FC3">
      <w:pPr>
        <w:spacing w:after="0" w:line="240" w:lineRule="auto"/>
      </w:pPr>
      <w:r>
        <w:separator/>
      </w:r>
    </w:p>
  </w:endnote>
  <w:endnote w:type="continuationSeparator" w:id="0">
    <w:p w:rsidR="00C6524A" w:rsidRDefault="00C652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524A" w:rsidRDefault="00C6524A" w:rsidP="00E71FC3">
      <w:pPr>
        <w:spacing w:after="0" w:line="240" w:lineRule="auto"/>
      </w:pPr>
      <w:r>
        <w:separator/>
      </w:r>
    </w:p>
  </w:footnote>
  <w:footnote w:type="continuationSeparator" w:id="0">
    <w:p w:rsidR="00C6524A" w:rsidRDefault="00C652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24A"/>
    <w:rsid w:val="001A7C09"/>
    <w:rsid w:val="00577BD5"/>
    <w:rsid w:val="00656CBA"/>
    <w:rsid w:val="006A1F77"/>
    <w:rsid w:val="00733BE7"/>
    <w:rsid w:val="00AB52E8"/>
    <w:rsid w:val="00B16D3F"/>
    <w:rsid w:val="00BB41AC"/>
    <w:rsid w:val="00C6524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6A1DBF-AF0E-4312-A04E-DFDE4081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524A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2018-04-22T20:11:00Z</dcterms:created>
  <dcterms:modified xsi:type="dcterms:W3CDTF">2018-04-22T20:11:00Z</dcterms:modified>
</cp:coreProperties>
</file>